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B499A" w14:textId="77777777" w:rsidR="008F108E" w:rsidRDefault="008F108E" w:rsidP="008F108E">
      <w:pPr>
        <w:pStyle w:val="NoSpacing"/>
      </w:pPr>
      <w:r>
        <w:rPr>
          <w:u w:val="single"/>
        </w:rPr>
        <w:t>Peter JOHNSON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7BE379AD" w14:textId="77777777" w:rsidR="008F108E" w:rsidRDefault="008F108E" w:rsidP="008F108E">
      <w:pPr>
        <w:pStyle w:val="NoSpacing"/>
      </w:pPr>
      <w:r>
        <w:t>Priest.</w:t>
      </w:r>
    </w:p>
    <w:p w14:paraId="60BFCECB" w14:textId="77777777" w:rsidR="008F108E" w:rsidRDefault="008F108E" w:rsidP="008F108E">
      <w:pPr>
        <w:pStyle w:val="NoSpacing"/>
      </w:pPr>
    </w:p>
    <w:p w14:paraId="396D1FC8" w14:textId="77777777" w:rsidR="008F108E" w:rsidRDefault="008F108E" w:rsidP="008F108E">
      <w:pPr>
        <w:pStyle w:val="NoSpacing"/>
      </w:pPr>
    </w:p>
    <w:p w14:paraId="2A6913EC" w14:textId="77777777" w:rsidR="008F108E" w:rsidRDefault="008F108E" w:rsidP="008F108E">
      <w:pPr>
        <w:pStyle w:val="NoSpacing"/>
      </w:pPr>
      <w:r>
        <w:t>19 Feb.1482</w:t>
      </w:r>
      <w:r>
        <w:tab/>
        <w:t xml:space="preserve">He was instituted Vicar of </w:t>
      </w:r>
      <w:proofErr w:type="spellStart"/>
      <w:r>
        <w:t>Scoulcotes</w:t>
      </w:r>
      <w:proofErr w:type="spellEnd"/>
      <w:r>
        <w:t>, East Riding of Yorkshire.</w:t>
      </w:r>
    </w:p>
    <w:p w14:paraId="1C2E1D87" w14:textId="77777777" w:rsidR="008F108E" w:rsidRDefault="008F108E" w:rsidP="008F108E">
      <w:pPr>
        <w:pStyle w:val="NoSpacing"/>
        <w:ind w:left="720" w:firstLine="720"/>
      </w:pPr>
      <w:r>
        <w:t>(“The Register of Thomas Rotherham, Archbishop of York 1480-1500</w:t>
      </w:r>
    </w:p>
    <w:p w14:paraId="302F80E3" w14:textId="77777777" w:rsidR="008F108E" w:rsidRDefault="008F108E" w:rsidP="008F108E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p.16)</w:t>
      </w:r>
    </w:p>
    <w:p w14:paraId="29704AD3" w14:textId="77777777" w:rsidR="008F108E" w:rsidRDefault="008F108E" w:rsidP="008F108E">
      <w:pPr>
        <w:pStyle w:val="NoSpacing"/>
      </w:pPr>
    </w:p>
    <w:p w14:paraId="53F349A2" w14:textId="77777777" w:rsidR="008F108E" w:rsidRDefault="008F108E" w:rsidP="008F108E">
      <w:pPr>
        <w:pStyle w:val="NoSpacing"/>
      </w:pPr>
    </w:p>
    <w:p w14:paraId="375CA28B" w14:textId="77777777" w:rsidR="008F108E" w:rsidRDefault="008F108E" w:rsidP="008F108E">
      <w:pPr>
        <w:pStyle w:val="NoSpacing"/>
      </w:pPr>
      <w:r>
        <w:t>14 April 2019</w:t>
      </w:r>
    </w:p>
    <w:p w14:paraId="38B0425F" w14:textId="77777777" w:rsidR="006B2F86" w:rsidRPr="00E71FC3" w:rsidRDefault="008F10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1C086" w14:textId="77777777" w:rsidR="008F108E" w:rsidRDefault="008F108E" w:rsidP="00E71FC3">
      <w:pPr>
        <w:spacing w:after="0" w:line="240" w:lineRule="auto"/>
      </w:pPr>
      <w:r>
        <w:separator/>
      </w:r>
    </w:p>
  </w:endnote>
  <w:endnote w:type="continuationSeparator" w:id="0">
    <w:p w14:paraId="1E3F9177" w14:textId="77777777" w:rsidR="008F108E" w:rsidRDefault="008F10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583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EF945" w14:textId="77777777" w:rsidR="008F108E" w:rsidRDefault="008F108E" w:rsidP="00E71FC3">
      <w:pPr>
        <w:spacing w:after="0" w:line="240" w:lineRule="auto"/>
      </w:pPr>
      <w:r>
        <w:separator/>
      </w:r>
    </w:p>
  </w:footnote>
  <w:footnote w:type="continuationSeparator" w:id="0">
    <w:p w14:paraId="15096F37" w14:textId="77777777" w:rsidR="008F108E" w:rsidRDefault="008F10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08E"/>
    <w:rsid w:val="001A7C09"/>
    <w:rsid w:val="00577BD5"/>
    <w:rsid w:val="00656CBA"/>
    <w:rsid w:val="006A1F77"/>
    <w:rsid w:val="00733BE7"/>
    <w:rsid w:val="008F108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D2DA0"/>
  <w15:chartTrackingRefBased/>
  <w15:docId w15:val="{5FD0E394-BCBC-4935-957E-F87E22342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2019-04-17T17:42:00Z</dcterms:created>
  <dcterms:modified xsi:type="dcterms:W3CDTF">2019-04-17T17:42:00Z</dcterms:modified>
</cp:coreProperties>
</file>